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324A0" w14:textId="77777777" w:rsidR="00783A8A" w:rsidRDefault="00783A8A" w:rsidP="00783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SPYLLYNGHAM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2B0C50D" w14:textId="48ED21B2" w:rsidR="00783A8A" w:rsidRDefault="00783A8A" w:rsidP="00783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Icklingham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Suffolk. Husbandman.</w:t>
      </w:r>
    </w:p>
    <w:p w14:paraId="52843CAB" w14:textId="77777777" w:rsidR="00783A8A" w:rsidRDefault="00783A8A" w:rsidP="00783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61847C3" w14:textId="77777777" w:rsidR="00783A8A" w:rsidRDefault="00783A8A" w:rsidP="00783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85D3F0" w14:textId="77777777" w:rsidR="00783A8A" w:rsidRDefault="00783A8A" w:rsidP="00783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Marion(q.v.).</w:t>
      </w:r>
    </w:p>
    <w:p w14:paraId="15207EB3" w14:textId="77777777" w:rsidR="00783A8A" w:rsidRDefault="00783A8A" w:rsidP="00783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AA94AB5" w14:textId="77777777" w:rsidR="00783A8A" w:rsidRDefault="00783A8A" w:rsidP="00783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BA3C5A3" w14:textId="77777777" w:rsidR="00783A8A" w:rsidRDefault="00783A8A" w:rsidP="00783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4E1EDC9" w14:textId="77777777" w:rsidR="00783A8A" w:rsidRDefault="00783A8A" w:rsidP="00783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William James(q.v.) brought a plaint of debt against them, as the executors</w:t>
      </w:r>
    </w:p>
    <w:p w14:paraId="6A6BFD53" w14:textId="77777777" w:rsidR="00783A8A" w:rsidRDefault="00783A8A" w:rsidP="00783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Knyghte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Sheringham, Norfolk(q.v.),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John</w:t>
      </w:r>
    </w:p>
    <w:p w14:paraId="4BE25A07" w14:textId="77777777" w:rsidR="00783A8A" w:rsidRDefault="00783A8A" w:rsidP="00783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Eleman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Little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Walsingham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   (ibid.)</w:t>
      </w:r>
    </w:p>
    <w:p w14:paraId="45A4A891" w14:textId="77777777" w:rsidR="00783A8A" w:rsidRDefault="00783A8A" w:rsidP="00783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8E39D56" w14:textId="77777777" w:rsidR="00783A8A" w:rsidRDefault="00783A8A" w:rsidP="00783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F17E434" w14:textId="77777777" w:rsidR="00783A8A" w:rsidRDefault="00783A8A" w:rsidP="00783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March 2021</w:t>
      </w:r>
    </w:p>
    <w:p w14:paraId="37E6A65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DEB94" w14:textId="77777777" w:rsidR="00783A8A" w:rsidRDefault="00783A8A" w:rsidP="009139A6">
      <w:r>
        <w:separator/>
      </w:r>
    </w:p>
  </w:endnote>
  <w:endnote w:type="continuationSeparator" w:id="0">
    <w:p w14:paraId="02827F7E" w14:textId="77777777" w:rsidR="00783A8A" w:rsidRDefault="00783A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2B5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842E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CB2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78842" w14:textId="77777777" w:rsidR="00783A8A" w:rsidRDefault="00783A8A" w:rsidP="009139A6">
      <w:r>
        <w:separator/>
      </w:r>
    </w:p>
  </w:footnote>
  <w:footnote w:type="continuationSeparator" w:id="0">
    <w:p w14:paraId="18408C44" w14:textId="77777777" w:rsidR="00783A8A" w:rsidRDefault="00783A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796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B74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CEC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A8A"/>
    <w:rsid w:val="000666E0"/>
    <w:rsid w:val="002510B7"/>
    <w:rsid w:val="005C130B"/>
    <w:rsid w:val="00691FF6"/>
    <w:rsid w:val="00783A8A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27BF3"/>
  <w15:chartTrackingRefBased/>
  <w15:docId w15:val="{B8F2F565-259E-4FEA-8C33-DC358327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83A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2021-04-19T08:39:00Z</dcterms:created>
  <dcterms:modified xsi:type="dcterms:W3CDTF">2021-04-19T08:40:00Z</dcterms:modified>
</cp:coreProperties>
</file>